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1" w:right="465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0/2023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2" w:after="0" w:line="248" w:lineRule="auto"/>
        <w:ind w:left="1429" w:right="676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28.869995pt;margin-top:-.028032pt;width:193.324448pt;height:213.27pt;mso-position-horizontal-relative:page;mso-position-vertical-relative:paragraph;z-index:-952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2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5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4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8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7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V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á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2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ín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0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7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Cot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N°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4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3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6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2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30/01/2023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16:06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62" w:lineRule="exact"/>
                          <w:ind w:left="-83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0"/>
                            <w:w w:val="100"/>
                            <w:b/>
                            <w:bCs/>
                            <w:position w:val="-1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1"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position w:val="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30/01/2023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16:06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31/01/2023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22/03/2023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58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5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3" w:after="0" w:line="237" w:lineRule="auto"/>
        <w:ind w:left="1429" w:right="542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1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0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3" w:after="0" w:line="260" w:lineRule="exact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5220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Sta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dard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8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8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41" w:top="460" w:bottom="44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26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391" w:right="1036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" w:after="0" w:line="267" w:lineRule="auto"/>
        <w:ind w:right="30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n: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3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23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48" w:lineRule="exact"/>
        <w:ind w:right="487"/>
        <w:jc w:val="righ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13"/>
          <w:szCs w:val="13"/>
          <w:spacing w:val="-1"/>
          <w:w w:val="101"/>
          <w:position w:val="-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1"/>
          <w:position w:val="-8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04" w:space="579"/>
            <w:col w:w="7837"/>
          </w:cols>
        </w:sectPr>
      </w:pPr>
      <w:rPr/>
    </w:p>
    <w:p>
      <w:pPr>
        <w:spacing w:before="0" w:after="0" w:line="204" w:lineRule="exact"/>
        <w:ind w:left="1391" w:right="1151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98" w:lineRule="auto"/>
        <w:ind w:left="1426" w:right="30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34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O</w:t>
      </w:r>
      <w:r>
        <w:rPr>
          <w:rFonts w:ascii="Arial" w:hAnsi="Arial" w:cs="Arial" w:eastAsia="Arial"/>
          <w:sz w:val="13"/>
          <w:szCs w:val="13"/>
          <w:spacing w:val="1"/>
          <w:w w:val="100"/>
          <w:position w:val="-2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B</w:t>
      </w:r>
      <w:r>
        <w:rPr>
          <w:rFonts w:ascii="Arial" w:hAnsi="Arial" w:cs="Arial" w:eastAsia="Arial"/>
          <w:sz w:val="20"/>
          <w:szCs w:val="20"/>
          <w:spacing w:val="-10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g-B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5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60" w:lineRule="exact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9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9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52" w:space="531"/>
            <w:col w:w="7837"/>
          </w:cols>
        </w:sectPr>
      </w:pPr>
      <w:rPr/>
    </w:p>
    <w:p>
      <w:pPr>
        <w:spacing w:before="34" w:after="0" w:line="240" w:lineRule="auto"/>
        <w:ind w:right="-20"/>
        <w:jc w:val="righ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99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99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6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–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O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-4"/>
        </w:rPr>
        <w:t>2</w:t>
      </w:r>
      <w:r>
        <w:rPr>
          <w:rFonts w:ascii="Arial" w:hAnsi="Arial" w:cs="Arial" w:eastAsia="Arial"/>
          <w:sz w:val="13"/>
          <w:szCs w:val="13"/>
          <w:spacing w:val="12"/>
          <w:w w:val="100"/>
          <w:position w:val="-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71.919983pt;margin-top:-13.648199pt;width:5.4714pt;height:6.6pt;mso-position-horizontal-relative:page;mso-position-vertical-relative:paragraph;z-index:-951" type="#_x0000_t202" filled="f" stroked="f">
            <v:textbox inset="0,0,0,0">
              <w:txbxContent>
                <w:p>
                  <w:pPr>
                    <w:spacing w:before="0" w:after="0" w:line="132" w:lineRule="exact"/>
                    <w:ind w:right="-60"/>
                    <w:jc w:val="left"/>
                    <w:rPr>
                      <w:rFonts w:ascii="Arial" w:hAnsi="Arial" w:cs="Arial" w:eastAsia="Arial"/>
                      <w:sz w:val="13"/>
                      <w:szCs w:val="13"/>
                    </w:rPr>
                  </w:pPr>
                  <w:rPr/>
                  <w:r>
                    <w:rPr>
                      <w:rFonts w:ascii="Arial" w:hAnsi="Arial" w:cs="Arial" w:eastAsia="Arial"/>
                      <w:sz w:val="13"/>
                      <w:szCs w:val="13"/>
                      <w:spacing w:val="-1"/>
                      <w:w w:val="101"/>
                    </w:rPr>
                    <w:t>t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1"/>
                    </w:rPr>
                    <w:t>h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1912" w:space="1771"/>
            <w:col w:w="7837"/>
          </w:cols>
        </w:sectPr>
      </w:pPr>
      <w:rPr/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1" w:right="1671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99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18" w:right="972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67" w:right="122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39" w:right="10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6.22691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99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583" w:right="254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8" w:right="4663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3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0/2023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62" w:right="83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2093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70" w:right="6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96" w:right="67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96" w:right="67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1,80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8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62" w:right="83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70" w:right="6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96" w:right="67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754" w:right="7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0,009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0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62" w:right="83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2093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70" w:right="64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96" w:right="67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754" w:right="7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0,018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01-02-23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093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6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07-02-23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2093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0" w:after="0" w:line="224" w:lineRule="exact"/>
              <w:ind w:left="809" w:right="78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1,71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31-01-23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7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atLeast"/>
        <w:ind w:left="8948" w:right="849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41" w:top="460" w:bottom="440" w:left="460" w:right="24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952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951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2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2025-01-07T15:05:37Z</dcterms:created>
  <dcterms:modified xsi:type="dcterms:W3CDTF">2025-01-07T15:05:37Z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LastSaved">
    <vt:filetime>2025-01-07T00:00:00Z</vt:filetime>
  </property>
</Properties>
</file>